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C73" w:rsidRPr="00B45B9B" w:rsidRDefault="00381C73" w:rsidP="00B45B9B">
      <w:pPr>
        <w:jc w:val="center"/>
        <w:rPr>
          <w:rFonts w:ascii="楷体" w:eastAsia="楷体" w:hAnsi="楷体"/>
          <w:sz w:val="32"/>
          <w:szCs w:val="32"/>
        </w:rPr>
      </w:pPr>
      <w:r w:rsidRPr="00ED40AA">
        <w:rPr>
          <w:rFonts w:ascii="楷体" w:eastAsia="楷体" w:hAnsi="楷体"/>
          <w:sz w:val="32"/>
          <w:szCs w:val="32"/>
        </w:rPr>
        <w:t>8</w:t>
      </w:r>
      <w:r w:rsidRPr="00ED40AA">
        <w:rPr>
          <w:rFonts w:ascii="楷体" w:eastAsia="楷体" w:hAnsi="楷体" w:hint="eastAsia"/>
          <w:sz w:val="32"/>
          <w:szCs w:val="32"/>
        </w:rPr>
        <w:t>月高等教育自学考试银行卡</w:t>
      </w:r>
      <w:r>
        <w:rPr>
          <w:rFonts w:ascii="楷体" w:eastAsia="楷体" w:hAnsi="楷体" w:hint="eastAsia"/>
          <w:sz w:val="32"/>
          <w:szCs w:val="32"/>
        </w:rPr>
        <w:t>支付</w:t>
      </w:r>
      <w:r w:rsidRPr="00ED40AA">
        <w:rPr>
          <w:rFonts w:ascii="楷体" w:eastAsia="楷体" w:hAnsi="楷体" w:hint="eastAsia"/>
          <w:sz w:val="32"/>
          <w:szCs w:val="32"/>
        </w:rPr>
        <w:t>信息变更申请表</w:t>
      </w:r>
    </w:p>
    <w:tbl>
      <w:tblPr>
        <w:tblpPr w:leftFromText="180" w:rightFromText="180" w:horzAnchor="margin" w:tblpY="1169"/>
        <w:tblW w:w="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4"/>
        <w:gridCol w:w="2134"/>
        <w:gridCol w:w="2134"/>
        <w:gridCol w:w="2134"/>
      </w:tblGrid>
      <w:tr w:rsidR="00381C73" w:rsidRPr="00D2057F" w:rsidTr="00D2057F">
        <w:trPr>
          <w:trHeight w:val="1056"/>
        </w:trPr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057F">
              <w:rPr>
                <w:rFonts w:ascii="仿宋" w:eastAsia="仿宋" w:hAnsi="仿宋" w:hint="eastAsia"/>
                <w:sz w:val="32"/>
                <w:szCs w:val="32"/>
              </w:rPr>
              <w:t>考生姓名</w:t>
            </w: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057F">
              <w:rPr>
                <w:rFonts w:ascii="仿宋" w:eastAsia="仿宋" w:hAnsi="仿宋" w:hint="eastAsia"/>
                <w:sz w:val="32"/>
                <w:szCs w:val="32"/>
              </w:rPr>
              <w:t>准考证号</w:t>
            </w: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81C73" w:rsidRPr="00D2057F" w:rsidTr="00D2057F">
        <w:trPr>
          <w:trHeight w:val="1032"/>
        </w:trPr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057F">
              <w:rPr>
                <w:rFonts w:ascii="仿宋" w:eastAsia="仿宋" w:hAnsi="仿宋" w:hint="eastAsia"/>
                <w:sz w:val="32"/>
                <w:szCs w:val="32"/>
              </w:rPr>
              <w:t>身份证号</w:t>
            </w: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057F">
              <w:rPr>
                <w:rFonts w:ascii="仿宋" w:eastAsia="仿宋" w:hAnsi="仿宋" w:hint="eastAsia"/>
                <w:sz w:val="32"/>
                <w:szCs w:val="32"/>
              </w:rPr>
              <w:t>联系方式</w:t>
            </w: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81C73" w:rsidRPr="00D2057F" w:rsidTr="00D2057F">
        <w:trPr>
          <w:trHeight w:val="3168"/>
        </w:trPr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057F">
              <w:rPr>
                <w:rFonts w:ascii="仿宋" w:eastAsia="仿宋" w:hAnsi="仿宋" w:hint="eastAsia"/>
                <w:sz w:val="32"/>
                <w:szCs w:val="32"/>
              </w:rPr>
              <w:t>原银行卡开户行名称及开户人姓名</w:t>
            </w: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057F">
              <w:rPr>
                <w:rFonts w:ascii="仿宋" w:eastAsia="仿宋" w:hAnsi="仿宋" w:hint="eastAsia"/>
                <w:sz w:val="32"/>
                <w:szCs w:val="32"/>
              </w:rPr>
              <w:t>原银行卡号</w:t>
            </w: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81C73" w:rsidRPr="00D2057F" w:rsidTr="00D2057F">
        <w:trPr>
          <w:trHeight w:val="3144"/>
        </w:trPr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057F">
              <w:rPr>
                <w:rFonts w:ascii="仿宋" w:eastAsia="仿宋" w:hAnsi="仿宋" w:hint="eastAsia"/>
                <w:sz w:val="32"/>
                <w:szCs w:val="32"/>
              </w:rPr>
              <w:t>新银行卡开户行名称及开户人姓名</w:t>
            </w: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057F">
              <w:rPr>
                <w:rFonts w:ascii="仿宋" w:eastAsia="仿宋" w:hAnsi="仿宋" w:hint="eastAsia"/>
                <w:sz w:val="32"/>
                <w:szCs w:val="32"/>
              </w:rPr>
              <w:t>新银行卡号</w:t>
            </w:r>
          </w:p>
        </w:tc>
        <w:tc>
          <w:tcPr>
            <w:tcW w:w="2134" w:type="dxa"/>
            <w:vAlign w:val="center"/>
          </w:tcPr>
          <w:p w:rsidR="00381C73" w:rsidRPr="00D2057F" w:rsidRDefault="00381C73" w:rsidP="00D2057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81C73" w:rsidRPr="00ED40AA" w:rsidRDefault="00381C73" w:rsidP="00ED40AA">
      <w:pPr>
        <w:rPr>
          <w:rFonts w:ascii="华文中宋" w:eastAsia="华文中宋" w:hAnsi="华文中宋"/>
          <w:sz w:val="32"/>
          <w:szCs w:val="32"/>
        </w:rPr>
      </w:pPr>
      <w:r w:rsidRPr="00ED40AA">
        <w:rPr>
          <w:rFonts w:ascii="华文中宋" w:eastAsia="华文中宋" w:hAnsi="华文中宋" w:hint="eastAsia"/>
          <w:sz w:val="32"/>
          <w:szCs w:val="32"/>
        </w:rPr>
        <w:t>附件：</w:t>
      </w:r>
      <w:r>
        <w:rPr>
          <w:rFonts w:ascii="华文中宋" w:eastAsia="华文中宋" w:hAnsi="华文中宋"/>
          <w:sz w:val="32"/>
          <w:szCs w:val="32"/>
        </w:rPr>
        <w:t xml:space="preserve">  </w:t>
      </w:r>
      <w:r w:rsidRPr="00ED40AA">
        <w:rPr>
          <w:rFonts w:ascii="华文中宋" w:eastAsia="华文中宋" w:hAnsi="华文中宋"/>
          <w:sz w:val="32"/>
          <w:szCs w:val="32"/>
        </w:rPr>
        <w:t xml:space="preserve"> 8</w:t>
      </w:r>
      <w:r w:rsidRPr="00ED40AA">
        <w:rPr>
          <w:rFonts w:ascii="华文中宋" w:eastAsia="华文中宋" w:hAnsi="华文中宋" w:hint="eastAsia"/>
          <w:sz w:val="32"/>
          <w:szCs w:val="32"/>
        </w:rPr>
        <w:t>月高等教育自学考试银行卡</w:t>
      </w:r>
      <w:r>
        <w:rPr>
          <w:rFonts w:ascii="华文中宋" w:eastAsia="华文中宋" w:hAnsi="华文中宋" w:hint="eastAsia"/>
          <w:sz w:val="32"/>
          <w:szCs w:val="32"/>
        </w:rPr>
        <w:t>支付</w:t>
      </w:r>
      <w:r w:rsidRPr="00ED40AA">
        <w:rPr>
          <w:rFonts w:ascii="华文中宋" w:eastAsia="华文中宋" w:hAnsi="华文中宋" w:hint="eastAsia"/>
          <w:sz w:val="32"/>
          <w:szCs w:val="32"/>
        </w:rPr>
        <w:t>信息变更申请表</w:t>
      </w:r>
    </w:p>
    <w:p w:rsidR="00381C73" w:rsidRPr="007D0790" w:rsidRDefault="00381C73" w:rsidP="00ED40AA">
      <w:pPr>
        <w:jc w:val="left"/>
        <w:rPr>
          <w:rFonts w:ascii="华文中宋" w:eastAsia="华文中宋" w:hAnsi="华文中宋"/>
          <w:b/>
          <w:sz w:val="24"/>
          <w:szCs w:val="24"/>
        </w:rPr>
      </w:pPr>
      <w:r w:rsidRPr="007D0790">
        <w:rPr>
          <w:rFonts w:ascii="华文中宋" w:eastAsia="华文中宋" w:hAnsi="华文中宋" w:hint="eastAsia"/>
          <w:b/>
          <w:sz w:val="24"/>
          <w:szCs w:val="24"/>
        </w:rPr>
        <w:t>注：请考生准确填写表内信息后，将该表发送</w:t>
      </w:r>
      <w:r>
        <w:rPr>
          <w:rFonts w:ascii="华文中宋" w:eastAsia="华文中宋" w:hAnsi="华文中宋" w:hint="eastAsia"/>
          <w:b/>
          <w:sz w:val="24"/>
          <w:szCs w:val="24"/>
        </w:rPr>
        <w:t>至电子</w:t>
      </w:r>
      <w:r w:rsidRPr="007D0790">
        <w:rPr>
          <w:rFonts w:ascii="华文中宋" w:eastAsia="华文中宋" w:hAnsi="华文中宋" w:hint="eastAsia"/>
          <w:b/>
          <w:sz w:val="24"/>
          <w:szCs w:val="24"/>
        </w:rPr>
        <w:t>邮箱</w:t>
      </w:r>
      <w:r w:rsidRPr="007D0790">
        <w:rPr>
          <w:rFonts w:ascii="Verdana" w:hAnsi="Verdana"/>
          <w:b/>
          <w:bCs/>
          <w:color w:val="333333"/>
          <w:sz w:val="24"/>
          <w:szCs w:val="24"/>
          <w:shd w:val="clear" w:color="auto" w:fill="FFFFFF"/>
        </w:rPr>
        <w:t>lnszikao@163.com</w:t>
      </w:r>
      <w:r w:rsidRPr="007D0790">
        <w:rPr>
          <w:rFonts w:ascii="华文中宋" w:eastAsia="华文中宋" w:hAnsi="华文中宋" w:hint="eastAsia"/>
          <w:b/>
          <w:sz w:val="24"/>
          <w:szCs w:val="24"/>
        </w:rPr>
        <w:t>。</w:t>
      </w:r>
    </w:p>
    <w:p w:rsidR="00381C73" w:rsidRPr="008A60AA" w:rsidRDefault="00381C73" w:rsidP="00ED40AA">
      <w:pPr>
        <w:jc w:val="center"/>
        <w:rPr>
          <w:rFonts w:ascii="仿宋" w:eastAsia="仿宋" w:hAnsi="仿宋"/>
          <w:sz w:val="32"/>
          <w:szCs w:val="32"/>
        </w:rPr>
      </w:pPr>
    </w:p>
    <w:sectPr w:rsidR="00381C73" w:rsidRPr="008A60AA" w:rsidSect="00A22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C73" w:rsidRDefault="00381C73" w:rsidP="00A27594">
      <w:r>
        <w:separator/>
      </w:r>
    </w:p>
  </w:endnote>
  <w:endnote w:type="continuationSeparator" w:id="0">
    <w:p w:rsidR="00381C73" w:rsidRDefault="00381C73" w:rsidP="00A27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C73" w:rsidRDefault="00381C73" w:rsidP="00A27594">
      <w:r>
        <w:separator/>
      </w:r>
    </w:p>
  </w:footnote>
  <w:footnote w:type="continuationSeparator" w:id="0">
    <w:p w:rsidR="00381C73" w:rsidRDefault="00381C73" w:rsidP="00A275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CB0"/>
    <w:rsid w:val="00017A51"/>
    <w:rsid w:val="00055488"/>
    <w:rsid w:val="000D05D8"/>
    <w:rsid w:val="000D37F2"/>
    <w:rsid w:val="00116E92"/>
    <w:rsid w:val="00141AD1"/>
    <w:rsid w:val="001751D1"/>
    <w:rsid w:val="00180F43"/>
    <w:rsid w:val="001B532B"/>
    <w:rsid w:val="001C5FC4"/>
    <w:rsid w:val="001E6866"/>
    <w:rsid w:val="001F234F"/>
    <w:rsid w:val="00241561"/>
    <w:rsid w:val="00277B3E"/>
    <w:rsid w:val="002F0E50"/>
    <w:rsid w:val="002F7DF8"/>
    <w:rsid w:val="00307DB6"/>
    <w:rsid w:val="00381C73"/>
    <w:rsid w:val="003B1DDC"/>
    <w:rsid w:val="003D3401"/>
    <w:rsid w:val="003F63B4"/>
    <w:rsid w:val="0049281F"/>
    <w:rsid w:val="0052188F"/>
    <w:rsid w:val="005552C6"/>
    <w:rsid w:val="00582888"/>
    <w:rsid w:val="005A4447"/>
    <w:rsid w:val="00616CEE"/>
    <w:rsid w:val="00625A17"/>
    <w:rsid w:val="00627A5B"/>
    <w:rsid w:val="006821B2"/>
    <w:rsid w:val="006E74CC"/>
    <w:rsid w:val="007D0790"/>
    <w:rsid w:val="00813CAE"/>
    <w:rsid w:val="0082041B"/>
    <w:rsid w:val="00870C00"/>
    <w:rsid w:val="008A60AA"/>
    <w:rsid w:val="008E4E42"/>
    <w:rsid w:val="008F1AE6"/>
    <w:rsid w:val="00952C2A"/>
    <w:rsid w:val="009A2AB5"/>
    <w:rsid w:val="009B5FB6"/>
    <w:rsid w:val="00A227EB"/>
    <w:rsid w:val="00A27594"/>
    <w:rsid w:val="00A66CB0"/>
    <w:rsid w:val="00B03B3B"/>
    <w:rsid w:val="00B21BB6"/>
    <w:rsid w:val="00B45B9B"/>
    <w:rsid w:val="00B75CDC"/>
    <w:rsid w:val="00B91833"/>
    <w:rsid w:val="00BE4EC6"/>
    <w:rsid w:val="00C01B93"/>
    <w:rsid w:val="00C62C7B"/>
    <w:rsid w:val="00D2057F"/>
    <w:rsid w:val="00D64511"/>
    <w:rsid w:val="00D71F38"/>
    <w:rsid w:val="00DA0B17"/>
    <w:rsid w:val="00DB4B88"/>
    <w:rsid w:val="00DC7809"/>
    <w:rsid w:val="00E96A85"/>
    <w:rsid w:val="00EC5092"/>
    <w:rsid w:val="00ED40AA"/>
    <w:rsid w:val="00EE66B8"/>
    <w:rsid w:val="00F07274"/>
    <w:rsid w:val="00F15D3F"/>
    <w:rsid w:val="00F54D49"/>
    <w:rsid w:val="00F92C30"/>
    <w:rsid w:val="00FD0AF7"/>
    <w:rsid w:val="00FD56A6"/>
    <w:rsid w:val="00FD6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7E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7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2759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275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27594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80F4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96A8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6A85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055488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B45B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25</Words>
  <Characters>147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8月高等教育自学考试银行卡支付信息变更申请表</dc:title>
  <dc:subject/>
  <dc:creator>迟  翔</dc:creator>
  <cp:keywords/>
  <dc:description/>
  <cp:lastModifiedBy>ss</cp:lastModifiedBy>
  <cp:revision>2</cp:revision>
  <cp:lastPrinted>2020-08-19T03:14:00Z</cp:lastPrinted>
  <dcterms:created xsi:type="dcterms:W3CDTF">2020-08-20T07:54:00Z</dcterms:created>
  <dcterms:modified xsi:type="dcterms:W3CDTF">2020-08-20T07:54:00Z</dcterms:modified>
</cp:coreProperties>
</file>